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Perth and Kinross-shire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Perth and Kinross-shire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Perth and Kinross-shire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Perth and Kinross-shire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Perth and Kinross-shire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Perth and Kinross-shire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84.6% </w:t>
      </w:r>
      <w:r w:rsidRPr="004747BF">
        <w:rPr>
          <w:rFonts w:ascii="Libre Franklin Light" w:eastAsia="Times New Roman" w:hAnsi="Libre Franklin Light" w:cs="Calibri Light"/>
        </w:rPr>
        <w:t xml:space="preserve">of those respondents classified as PGSI 8+ in Perth and Kinross-shire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Perth and Kinross-shire is estimated to be </w:t>
      </w:r>
      <w:r w:rsidRPr="00773DF7">
        <w:rPr>
          <w:rFonts w:ascii="Libre Franklin Light" w:eastAsia="Times New Roman" w:hAnsi="Libre Franklin Light" w:cs="Calibri Light"/>
          <w:b/>
          <w:bCs/>
          <w:color w:val="C45911" w:themeColor="accent2" w:themeShade="BF"/>
        </w:rPr>
        <w:t xml:space="preserve">£2,328,879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Perth and Kinross-shire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Perth and Kinross-shire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Perth and Kinross-shire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Perth and Kinross-shire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rth and Kinross-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Perth and Kinross-shire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rth and Kinross-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Perth and Kinross-shire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Perth and Kinross-shire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rth and Kinross-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Perth and Kinross-shire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Perth and Kinross-shire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Perth and Kinross-shire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Perth and Kinross-shire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Perth and Kinross-shire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Perth and Kinross-shire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£2,328,879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Perth and Kinross-shire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£784,488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£56,198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£1,405,476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£2,328,879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Perth and Kinross-shire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Perth and Kinross-shire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Perth and Kinross-shire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Perth and Kinross-shire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Perth and Kinross-shire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Perth and Kinross-shire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Perth and Kinross-shire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Perth and Kinross-shire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9438418-2854-4169-BF98-3D9E61F9E4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